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EFC9" w14:textId="77777777" w:rsidR="0030340D" w:rsidRDefault="0030340D" w:rsidP="0030340D">
      <w:r>
        <w:rPr>
          <w:u w:val="single"/>
        </w:rPr>
        <w:t>John CLORBY</w:t>
      </w:r>
      <w:r>
        <w:t xml:space="preserve">       (fl.1431)</w:t>
      </w:r>
    </w:p>
    <w:p w14:paraId="2941B4B5" w14:textId="77777777" w:rsidR="0030340D" w:rsidRDefault="0030340D" w:rsidP="0030340D">
      <w:r>
        <w:t>of London. Surgeon.</w:t>
      </w:r>
    </w:p>
    <w:p w14:paraId="58BE508E" w14:textId="77777777" w:rsidR="0030340D" w:rsidRDefault="0030340D" w:rsidP="0030340D"/>
    <w:p w14:paraId="18253865" w14:textId="77777777" w:rsidR="0030340D" w:rsidRDefault="0030340D" w:rsidP="0030340D"/>
    <w:p w14:paraId="66F1483D" w14:textId="77777777" w:rsidR="0030340D" w:rsidRDefault="0030340D" w:rsidP="0030340D">
      <w:r>
        <w:t>10 Dec.1431</w:t>
      </w:r>
      <w:r>
        <w:tab/>
        <w:t>He, John Harwe(q.v.), John Hatfeld(q.v.) and Thomas Morstede(q.v.) were</w:t>
      </w:r>
    </w:p>
    <w:p w14:paraId="516D4C49" w14:textId="77777777" w:rsidR="0030340D" w:rsidRDefault="0030340D" w:rsidP="0030340D">
      <w:r>
        <w:tab/>
      </w:r>
      <w:r>
        <w:tab/>
        <w:t>sworn Masters of the Surgeons.</w:t>
      </w:r>
    </w:p>
    <w:p w14:paraId="69147D96" w14:textId="77777777" w:rsidR="0030340D" w:rsidRDefault="0030340D" w:rsidP="0030340D">
      <w:r>
        <w:tab/>
      </w:r>
      <w:r>
        <w:tab/>
        <w:t>(“Calendar of Letter-Books of the City of London: K” folio 108b)</w:t>
      </w:r>
    </w:p>
    <w:p w14:paraId="78221AFD" w14:textId="77777777" w:rsidR="00BA00AB" w:rsidRDefault="00BA00AB" w:rsidP="009139A6">
      <w:pPr>
        <w:pStyle w:val="NoSpacing"/>
        <w:rPr>
          <w:rFonts w:cs="Times New Roman"/>
          <w:szCs w:val="24"/>
        </w:rPr>
      </w:pPr>
    </w:p>
    <w:p w14:paraId="3F6FB032" w14:textId="77777777" w:rsidR="0030340D" w:rsidRDefault="0030340D" w:rsidP="009139A6">
      <w:pPr>
        <w:pStyle w:val="NoSpacing"/>
        <w:rPr>
          <w:rFonts w:cs="Times New Roman"/>
          <w:szCs w:val="24"/>
        </w:rPr>
      </w:pPr>
    </w:p>
    <w:p w14:paraId="0AEB56FC" w14:textId="358760DA" w:rsidR="0030340D" w:rsidRPr="00EB3209" w:rsidRDefault="003034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2023</w:t>
      </w:r>
    </w:p>
    <w:sectPr w:rsidR="0030340D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A382C" w14:textId="77777777" w:rsidR="0030340D" w:rsidRDefault="0030340D" w:rsidP="009139A6">
      <w:r>
        <w:separator/>
      </w:r>
    </w:p>
  </w:endnote>
  <w:endnote w:type="continuationSeparator" w:id="0">
    <w:p w14:paraId="3D2DB690" w14:textId="77777777" w:rsidR="0030340D" w:rsidRDefault="003034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93F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E2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09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245EF" w14:textId="77777777" w:rsidR="0030340D" w:rsidRDefault="0030340D" w:rsidP="009139A6">
      <w:r>
        <w:separator/>
      </w:r>
    </w:p>
  </w:footnote>
  <w:footnote w:type="continuationSeparator" w:id="0">
    <w:p w14:paraId="6DDBB8E0" w14:textId="77777777" w:rsidR="0030340D" w:rsidRDefault="003034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80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96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95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40D"/>
    <w:rsid w:val="000666E0"/>
    <w:rsid w:val="002510B7"/>
    <w:rsid w:val="003034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2BAA1"/>
  <w15:chartTrackingRefBased/>
  <w15:docId w15:val="{5BA0635D-34B3-43EE-8B9C-D9448C55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2023-07-07T06:36:00Z</dcterms:created>
  <dcterms:modified xsi:type="dcterms:W3CDTF">2023-07-07T06:36:00Z</dcterms:modified>
</cp:coreProperties>
</file>